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093" w:rsidRPr="006A1613" w:rsidRDefault="00EA1093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A1093" w:rsidRDefault="00EA1093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EA1093" w:rsidRPr="006A1613" w:rsidRDefault="00EA1093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EA1093" w:rsidRPr="006A1613" w:rsidRDefault="00EA1093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От 15.11.2023 № 352</w:t>
      </w:r>
    </w:p>
    <w:p w:rsidR="00EA1093" w:rsidRDefault="00EA1093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A1093" w:rsidRPr="00BE67C9" w:rsidRDefault="00EA1093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EA1093" w:rsidRDefault="00EA1093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</w:p>
    <w:p w:rsidR="00EA1093" w:rsidRPr="00BE67C9" w:rsidRDefault="00EA1093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Брянской области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A1093" w:rsidRDefault="00EA1093" w:rsidP="000E2C6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EA1093" w:rsidRPr="002751B1">
        <w:trPr>
          <w:trHeight w:val="630"/>
        </w:trPr>
        <w:tc>
          <w:tcPr>
            <w:tcW w:w="8662" w:type="dxa"/>
          </w:tcPr>
          <w:p w:rsidR="00EA1093" w:rsidRPr="002751B1" w:rsidRDefault="00EA1093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EA1093" w:rsidRPr="002751B1" w:rsidRDefault="00EA1093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EA1093" w:rsidRPr="002751B1">
        <w:trPr>
          <w:trHeight w:val="288"/>
        </w:trPr>
        <w:tc>
          <w:tcPr>
            <w:tcW w:w="8662" w:type="dxa"/>
          </w:tcPr>
          <w:p w:rsidR="00EA1093" w:rsidRPr="002751B1" w:rsidRDefault="00EA1093" w:rsidP="001644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01.01.2023)</w:t>
            </w:r>
          </w:p>
        </w:tc>
        <w:tc>
          <w:tcPr>
            <w:tcW w:w="1520" w:type="dxa"/>
          </w:tcPr>
          <w:p w:rsidR="00EA1093" w:rsidRPr="002751B1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093" w:rsidRPr="00483293">
        <w:trPr>
          <w:trHeight w:val="263"/>
        </w:trPr>
        <w:tc>
          <w:tcPr>
            <w:tcW w:w="8662" w:type="dxa"/>
          </w:tcPr>
          <w:p w:rsidR="00EA1093" w:rsidRPr="00483293" w:rsidRDefault="00EA1093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EA1093" w:rsidRPr="00483293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34001</w:t>
            </w:r>
          </w:p>
        </w:tc>
      </w:tr>
      <w:tr w:rsidR="00EA1093" w:rsidRPr="00483293">
        <w:trPr>
          <w:trHeight w:val="268"/>
        </w:trPr>
        <w:tc>
          <w:tcPr>
            <w:tcW w:w="8662" w:type="dxa"/>
          </w:tcPr>
          <w:p w:rsidR="00EA1093" w:rsidRPr="00483293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EA1093" w:rsidRPr="00483293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EA1093" w:rsidRPr="00483293">
        <w:trPr>
          <w:trHeight w:val="271"/>
        </w:trPr>
        <w:tc>
          <w:tcPr>
            <w:tcW w:w="8662" w:type="dxa"/>
          </w:tcPr>
          <w:p w:rsidR="00EA1093" w:rsidRPr="00483293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EA1093" w:rsidRPr="00127340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</w:tr>
      <w:tr w:rsidR="00EA1093" w:rsidRPr="00483293">
        <w:trPr>
          <w:trHeight w:val="262"/>
        </w:trPr>
        <w:tc>
          <w:tcPr>
            <w:tcW w:w="8662" w:type="dxa"/>
          </w:tcPr>
          <w:p w:rsidR="00EA1093" w:rsidRPr="00483293" w:rsidRDefault="00EA1093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EA1093" w:rsidRPr="00127340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EA1093" w:rsidRPr="00483293">
        <w:trPr>
          <w:trHeight w:val="251"/>
        </w:trPr>
        <w:tc>
          <w:tcPr>
            <w:tcW w:w="8662" w:type="dxa"/>
          </w:tcPr>
          <w:p w:rsidR="00EA1093" w:rsidRPr="00483293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EA1093" w:rsidRPr="00483293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17,65</w:t>
            </w:r>
          </w:p>
        </w:tc>
      </w:tr>
      <w:tr w:rsidR="00EA1093" w:rsidRPr="00483293">
        <w:trPr>
          <w:trHeight w:val="256"/>
        </w:trPr>
        <w:tc>
          <w:tcPr>
            <w:tcW w:w="8662" w:type="dxa"/>
          </w:tcPr>
          <w:p w:rsidR="00EA1093" w:rsidRPr="00483293" w:rsidRDefault="00EA1093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EA1093" w:rsidRPr="00483293" w:rsidRDefault="00EA1093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750"/>
        </w:trPr>
        <w:tc>
          <w:tcPr>
            <w:tcW w:w="8662" w:type="dxa"/>
            <w:vAlign w:val="bottom"/>
          </w:tcPr>
          <w:p w:rsidR="00EA1093" w:rsidRPr="00483293" w:rsidRDefault="00EA1093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(январь - сентябрь)</w:t>
            </w: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3327,2</w:t>
            </w:r>
          </w:p>
        </w:tc>
      </w:tr>
      <w:tr w:rsidR="00EA1093" w:rsidRPr="00483293">
        <w:trPr>
          <w:trHeight w:val="240"/>
        </w:trPr>
        <w:tc>
          <w:tcPr>
            <w:tcW w:w="8662" w:type="dxa"/>
            <w:vAlign w:val="bottom"/>
          </w:tcPr>
          <w:p w:rsidR="00EA1093" w:rsidRPr="00483293" w:rsidRDefault="00EA1093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EA1093" w:rsidRPr="00483293">
        <w:trPr>
          <w:trHeight w:val="240"/>
        </w:trPr>
        <w:tc>
          <w:tcPr>
            <w:tcW w:w="8662" w:type="dxa"/>
            <w:vAlign w:val="bottom"/>
          </w:tcPr>
          <w:p w:rsidR="00EA1093" w:rsidRPr="00483293" w:rsidRDefault="00EA1093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644C7" w:rsidRDefault="00EA1093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394"/>
        </w:trPr>
        <w:tc>
          <w:tcPr>
            <w:tcW w:w="8662" w:type="dxa"/>
          </w:tcPr>
          <w:p w:rsidR="00EA1093" w:rsidRPr="00483293" w:rsidRDefault="00EA1093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28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1606,0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483293" w:rsidRDefault="00EA1093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122,5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A162A2" w:rsidRDefault="00EA1093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321,7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A162A2" w:rsidRDefault="00EA1093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A162A2" w:rsidRDefault="00EA1093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A162A2" w:rsidRDefault="00EA1093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644C7" w:rsidRDefault="00EA1093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00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Посевные площади с/х культур,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644C7" w:rsidRDefault="00EA1093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644C7" w:rsidRDefault="00EA1093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127,4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27340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34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483293" w:rsidRDefault="00EA1093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Яйца в хозяйствах всех категорий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млн</w:t>
            </w: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.шт.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644C7" w:rsidRDefault="00EA1093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050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483293" w:rsidRDefault="00EA1093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4BBA">
              <w:rPr>
                <w:rFonts w:ascii="Times New Roman" w:hAnsi="Times New Roman" w:cs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1644C7" w:rsidRDefault="00EA1093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483293" w:rsidRDefault="00EA1093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A72D58" w:rsidRDefault="00EA1093" w:rsidP="0065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16904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A72D58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A72D58" w:rsidRDefault="00EA1093" w:rsidP="0065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</w:tr>
      <w:tr w:rsidR="00EA1093" w:rsidRPr="00483293">
        <w:trPr>
          <w:trHeight w:val="181"/>
        </w:trPr>
        <w:tc>
          <w:tcPr>
            <w:tcW w:w="8662" w:type="dxa"/>
          </w:tcPr>
          <w:p w:rsidR="00EA1093" w:rsidRPr="00524A80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A72D58" w:rsidRDefault="00EA1093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EA1093" w:rsidRPr="00483293">
        <w:trPr>
          <w:trHeight w:val="310"/>
        </w:trPr>
        <w:tc>
          <w:tcPr>
            <w:tcW w:w="8662" w:type="dxa"/>
          </w:tcPr>
          <w:p w:rsidR="00EA1093" w:rsidRPr="00483293" w:rsidRDefault="00EA1093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EA1093" w:rsidRPr="001644C7" w:rsidRDefault="00EA1093" w:rsidP="00A75FB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396"/>
        </w:trPr>
        <w:tc>
          <w:tcPr>
            <w:tcW w:w="8662" w:type="dxa"/>
          </w:tcPr>
          <w:p w:rsidR="00EA1093" w:rsidRPr="00483293" w:rsidRDefault="00EA1093" w:rsidP="005B3B9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в районе (млн. руб.) январь-июнь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года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860349" w:rsidRDefault="00EA1093" w:rsidP="00860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9">
              <w:rPr>
                <w:rFonts w:ascii="Times New Roman" w:hAnsi="Times New Roman" w:cs="Times New Roman"/>
                <w:sz w:val="24"/>
                <w:szCs w:val="24"/>
              </w:rPr>
              <w:t>1779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EA1093" w:rsidRPr="00483293">
        <w:trPr>
          <w:trHeight w:val="167"/>
        </w:trPr>
        <w:tc>
          <w:tcPr>
            <w:tcW w:w="8662" w:type="dxa"/>
          </w:tcPr>
          <w:p w:rsidR="00EA1093" w:rsidRPr="00AC0C0B" w:rsidRDefault="00EA1093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860349" w:rsidRDefault="00EA1093" w:rsidP="00860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9">
              <w:rPr>
                <w:rFonts w:ascii="Times New Roman" w:hAnsi="Times New Roman" w:cs="Times New Roman"/>
                <w:sz w:val="24"/>
                <w:szCs w:val="24"/>
              </w:rPr>
              <w:t>269,8</w:t>
            </w:r>
          </w:p>
        </w:tc>
      </w:tr>
      <w:tr w:rsidR="00EA1093" w:rsidRPr="00AC0C0B">
        <w:trPr>
          <w:trHeight w:val="317"/>
        </w:trPr>
        <w:tc>
          <w:tcPr>
            <w:tcW w:w="8662" w:type="dxa"/>
          </w:tcPr>
          <w:p w:rsidR="00EA1093" w:rsidRPr="00AC0C0B" w:rsidRDefault="00EA1093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  (кв. м общей площади)</w:t>
            </w: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 xml:space="preserve"> январь-июнь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года</w:t>
            </w:r>
          </w:p>
        </w:tc>
        <w:tc>
          <w:tcPr>
            <w:tcW w:w="1520" w:type="dxa"/>
            <w:vAlign w:val="center"/>
          </w:tcPr>
          <w:p w:rsidR="00EA1093" w:rsidRPr="001644C7" w:rsidRDefault="00EA1093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2D58">
              <w:rPr>
                <w:rFonts w:ascii="Times New Roman" w:hAnsi="Times New Roman" w:cs="Times New Roman"/>
                <w:sz w:val="24"/>
                <w:szCs w:val="24"/>
              </w:rPr>
              <w:t>2377</w:t>
            </w:r>
          </w:p>
        </w:tc>
      </w:tr>
      <w:tr w:rsidR="00EA1093" w:rsidRPr="00AC0C0B">
        <w:trPr>
          <w:trHeight w:val="317"/>
        </w:trPr>
        <w:tc>
          <w:tcPr>
            <w:tcW w:w="8662" w:type="dxa"/>
          </w:tcPr>
          <w:p w:rsidR="00EA1093" w:rsidRPr="00AC0C0B" w:rsidRDefault="00EA1093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EA1093" w:rsidRPr="001644C7" w:rsidRDefault="00EA1093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2D58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</w:tr>
      <w:tr w:rsidR="00EA1093" w:rsidRPr="00483293">
        <w:trPr>
          <w:trHeight w:val="317"/>
        </w:trPr>
        <w:tc>
          <w:tcPr>
            <w:tcW w:w="8662" w:type="dxa"/>
          </w:tcPr>
          <w:p w:rsidR="00EA1093" w:rsidRPr="00483293" w:rsidRDefault="00EA1093" w:rsidP="00D82D9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520" w:type="dxa"/>
            <w:vAlign w:val="center"/>
          </w:tcPr>
          <w:p w:rsidR="00EA1093" w:rsidRPr="001644C7" w:rsidRDefault="00EA1093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317"/>
        </w:trPr>
        <w:tc>
          <w:tcPr>
            <w:tcW w:w="8662" w:type="dxa"/>
          </w:tcPr>
          <w:p w:rsidR="00EA1093" w:rsidRPr="00D82D9F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EA1093" w:rsidRPr="00E95F93" w:rsidRDefault="00EA1093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F93">
              <w:rPr>
                <w:rFonts w:ascii="Times New Roman" w:hAnsi="Times New Roman" w:cs="Times New Roman"/>
                <w:sz w:val="24"/>
                <w:szCs w:val="24"/>
              </w:rPr>
              <w:t>743249</w:t>
            </w:r>
          </w:p>
        </w:tc>
      </w:tr>
      <w:tr w:rsidR="00EA1093" w:rsidRPr="00483293">
        <w:trPr>
          <w:trHeight w:val="317"/>
        </w:trPr>
        <w:tc>
          <w:tcPr>
            <w:tcW w:w="8662" w:type="dxa"/>
          </w:tcPr>
          <w:p w:rsidR="00EA1093" w:rsidRPr="00D82D9F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EA1093" w:rsidRPr="00E95F93" w:rsidRDefault="00EA1093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F93">
              <w:rPr>
                <w:rFonts w:ascii="Times New Roman" w:hAnsi="Times New Roman" w:cs="Times New Roman"/>
                <w:sz w:val="24"/>
                <w:szCs w:val="24"/>
              </w:rPr>
              <w:t>198879</w:t>
            </w:r>
          </w:p>
        </w:tc>
      </w:tr>
      <w:tr w:rsidR="00EA1093" w:rsidRPr="00483293">
        <w:trPr>
          <w:trHeight w:val="317"/>
        </w:trPr>
        <w:tc>
          <w:tcPr>
            <w:tcW w:w="8662" w:type="dxa"/>
          </w:tcPr>
          <w:p w:rsidR="00EA1093" w:rsidRPr="00D82D9F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EA1093" w:rsidRPr="00E95F93" w:rsidRDefault="00EA1093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F93">
              <w:rPr>
                <w:rFonts w:ascii="Times New Roman" w:hAnsi="Times New Roman" w:cs="Times New Roman"/>
                <w:sz w:val="24"/>
                <w:szCs w:val="24"/>
              </w:rPr>
              <w:t>176862</w:t>
            </w:r>
          </w:p>
        </w:tc>
      </w:tr>
      <w:tr w:rsidR="00EA1093" w:rsidRPr="00483293">
        <w:trPr>
          <w:trHeight w:val="317"/>
        </w:trPr>
        <w:tc>
          <w:tcPr>
            <w:tcW w:w="8662" w:type="dxa"/>
          </w:tcPr>
          <w:p w:rsidR="00EA1093" w:rsidRPr="00D82D9F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EA1093" w:rsidRPr="00E95F93" w:rsidRDefault="00EA1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F93">
              <w:rPr>
                <w:rFonts w:ascii="Times New Roman" w:hAnsi="Times New Roman" w:cs="Times New Roman"/>
                <w:sz w:val="24"/>
                <w:szCs w:val="24"/>
              </w:rPr>
              <w:t>22017</w:t>
            </w:r>
          </w:p>
        </w:tc>
      </w:tr>
      <w:tr w:rsidR="00EA1093" w:rsidRPr="00D82D9F">
        <w:trPr>
          <w:trHeight w:val="317"/>
        </w:trPr>
        <w:tc>
          <w:tcPr>
            <w:tcW w:w="8662" w:type="dxa"/>
          </w:tcPr>
          <w:p w:rsidR="00EA1093" w:rsidRPr="00D82D9F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EA1093" w:rsidRPr="00E95F93" w:rsidRDefault="00EA1093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F93">
              <w:rPr>
                <w:rFonts w:ascii="Times New Roman" w:hAnsi="Times New Roman" w:cs="Times New Roman"/>
                <w:sz w:val="24"/>
                <w:szCs w:val="24"/>
              </w:rPr>
              <w:t>544370</w:t>
            </w:r>
          </w:p>
        </w:tc>
      </w:tr>
      <w:tr w:rsidR="00EA1093" w:rsidRPr="00483293">
        <w:trPr>
          <w:trHeight w:val="317"/>
        </w:trPr>
        <w:tc>
          <w:tcPr>
            <w:tcW w:w="8662" w:type="dxa"/>
          </w:tcPr>
          <w:p w:rsidR="00EA1093" w:rsidRPr="00D82D9F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EA1093" w:rsidRPr="00E95F93" w:rsidRDefault="00EA1093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F93">
              <w:rPr>
                <w:rFonts w:ascii="Times New Roman" w:hAnsi="Times New Roman" w:cs="Times New Roman"/>
                <w:sz w:val="24"/>
                <w:szCs w:val="24"/>
              </w:rPr>
              <w:t>712688</w:t>
            </w:r>
          </w:p>
        </w:tc>
      </w:tr>
      <w:tr w:rsidR="00EA1093" w:rsidRPr="00483293">
        <w:trPr>
          <w:trHeight w:val="317"/>
        </w:trPr>
        <w:tc>
          <w:tcPr>
            <w:tcW w:w="8662" w:type="dxa"/>
          </w:tcPr>
          <w:p w:rsidR="00EA1093" w:rsidRPr="00D82D9F" w:rsidRDefault="00EA1093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EA1093" w:rsidRPr="00E95F93" w:rsidRDefault="00EA1093" w:rsidP="00DA3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F93">
              <w:rPr>
                <w:rFonts w:ascii="Times New Roman" w:hAnsi="Times New Roman" w:cs="Times New Roman"/>
                <w:sz w:val="24"/>
                <w:szCs w:val="24"/>
              </w:rPr>
              <w:t>30561</w:t>
            </w:r>
          </w:p>
        </w:tc>
      </w:tr>
      <w:tr w:rsidR="00EA1093" w:rsidRPr="00483293">
        <w:trPr>
          <w:trHeight w:val="310"/>
        </w:trPr>
        <w:tc>
          <w:tcPr>
            <w:tcW w:w="8662" w:type="dxa"/>
          </w:tcPr>
          <w:p w:rsidR="00EA1093" w:rsidRPr="00483293" w:rsidRDefault="00EA1093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EA1093" w:rsidRPr="001644C7" w:rsidRDefault="00EA1093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307"/>
        </w:trPr>
        <w:tc>
          <w:tcPr>
            <w:tcW w:w="8662" w:type="dxa"/>
          </w:tcPr>
          <w:p w:rsidR="00EA1093" w:rsidRPr="00EC17A4" w:rsidRDefault="00EA1093" w:rsidP="00A72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по району(крупные и средние предприятия), руб.</w:t>
            </w:r>
          </w:p>
        </w:tc>
        <w:tc>
          <w:tcPr>
            <w:tcW w:w="1520" w:type="dxa"/>
            <w:vAlign w:val="center"/>
          </w:tcPr>
          <w:p w:rsidR="00EA1093" w:rsidRPr="005821B6" w:rsidRDefault="00EA1093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B6">
              <w:rPr>
                <w:rFonts w:ascii="Times New Roman" w:hAnsi="Times New Roman" w:cs="Times New Roman"/>
                <w:sz w:val="24"/>
                <w:szCs w:val="24"/>
              </w:rPr>
              <w:t>50232,9</w:t>
            </w:r>
          </w:p>
        </w:tc>
      </w:tr>
      <w:tr w:rsidR="00EA1093" w:rsidRPr="00483293">
        <w:trPr>
          <w:trHeight w:val="266"/>
        </w:trPr>
        <w:tc>
          <w:tcPr>
            <w:tcW w:w="8662" w:type="dxa"/>
          </w:tcPr>
          <w:p w:rsidR="00EA1093" w:rsidRPr="00EC17A4" w:rsidRDefault="00EA1093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EA1093" w:rsidRPr="005821B6" w:rsidRDefault="00EA1093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B6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</w:tr>
      <w:tr w:rsidR="00EA1093" w:rsidRPr="00483293">
        <w:trPr>
          <w:trHeight w:val="367"/>
        </w:trPr>
        <w:tc>
          <w:tcPr>
            <w:tcW w:w="8662" w:type="dxa"/>
          </w:tcPr>
          <w:p w:rsidR="00EA1093" w:rsidRDefault="00EA1093" w:rsidP="00582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по основным  социально-демографическим группам населения (согласно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Постановления Правительства Брянской области от 19.12.2022 N 601-п</w:t>
            </w:r>
          </w:p>
          <w:p w:rsidR="00EA1093" w:rsidRPr="009521FF" w:rsidRDefault="00EA1093" w:rsidP="00F64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установлении величины прожиточного минимума на душу населения и по основным социально-демографическим группам населения в Брянской области на 2023 год")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860349" w:rsidRDefault="00EA1093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9">
              <w:rPr>
                <w:rFonts w:ascii="Times New Roman" w:hAnsi="Times New Roman" w:cs="Times New Roman"/>
                <w:sz w:val="24"/>
                <w:szCs w:val="24"/>
              </w:rPr>
              <w:t>13560</w:t>
            </w:r>
          </w:p>
        </w:tc>
      </w:tr>
      <w:tr w:rsidR="00EA1093" w:rsidRPr="00483293">
        <w:trPr>
          <w:trHeight w:val="367"/>
        </w:trPr>
        <w:tc>
          <w:tcPr>
            <w:tcW w:w="8662" w:type="dxa"/>
          </w:tcPr>
          <w:p w:rsidR="00EA1093" w:rsidRPr="00E43D10" w:rsidRDefault="00EA1093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860349" w:rsidRDefault="00EA1093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9">
              <w:rPr>
                <w:rFonts w:ascii="Times New Roman" w:hAnsi="Times New Roman" w:cs="Times New Roman"/>
                <w:sz w:val="24"/>
                <w:szCs w:val="24"/>
              </w:rPr>
              <w:t>14780</w:t>
            </w:r>
          </w:p>
        </w:tc>
      </w:tr>
      <w:tr w:rsidR="00EA1093" w:rsidRPr="00483293">
        <w:trPr>
          <w:trHeight w:val="367"/>
        </w:trPr>
        <w:tc>
          <w:tcPr>
            <w:tcW w:w="8662" w:type="dxa"/>
          </w:tcPr>
          <w:p w:rsidR="00EA1093" w:rsidRPr="00E43D10" w:rsidRDefault="00EA1093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860349" w:rsidRDefault="00EA1093" w:rsidP="00E27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9">
              <w:rPr>
                <w:rFonts w:ascii="Times New Roman" w:hAnsi="Times New Roman" w:cs="Times New Roman"/>
                <w:sz w:val="24"/>
                <w:szCs w:val="24"/>
              </w:rPr>
              <w:t>11854</w:t>
            </w:r>
          </w:p>
        </w:tc>
      </w:tr>
      <w:tr w:rsidR="00EA1093" w:rsidRPr="00483293">
        <w:trPr>
          <w:trHeight w:val="367"/>
        </w:trPr>
        <w:tc>
          <w:tcPr>
            <w:tcW w:w="8662" w:type="dxa"/>
          </w:tcPr>
          <w:p w:rsidR="00EA1093" w:rsidRDefault="00EA1093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EA1093" w:rsidRPr="00860349" w:rsidRDefault="00EA1093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9">
              <w:rPr>
                <w:rFonts w:ascii="Times New Roman" w:hAnsi="Times New Roman" w:cs="Times New Roman"/>
                <w:sz w:val="24"/>
                <w:szCs w:val="24"/>
              </w:rPr>
              <w:t>13472</w:t>
            </w:r>
          </w:p>
        </w:tc>
      </w:tr>
      <w:tr w:rsidR="00EA1093" w:rsidRPr="00483293">
        <w:trPr>
          <w:trHeight w:val="416"/>
        </w:trPr>
        <w:tc>
          <w:tcPr>
            <w:tcW w:w="8662" w:type="dxa"/>
          </w:tcPr>
          <w:p w:rsidR="00EA1093" w:rsidRPr="00EC17A4" w:rsidRDefault="00EA1093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EA1093" w:rsidRPr="00F647F0" w:rsidRDefault="00EA1093" w:rsidP="000F7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7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A1093" w:rsidRPr="00483293">
        <w:trPr>
          <w:trHeight w:val="182"/>
        </w:trPr>
        <w:tc>
          <w:tcPr>
            <w:tcW w:w="8662" w:type="dxa"/>
          </w:tcPr>
          <w:p w:rsidR="00EA1093" w:rsidRPr="00EC17A4" w:rsidRDefault="00EA1093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EA1093" w:rsidRPr="00F647F0" w:rsidRDefault="00EA1093" w:rsidP="003A0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7F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A1093" w:rsidRPr="00483293">
        <w:trPr>
          <w:trHeight w:val="300"/>
        </w:trPr>
        <w:tc>
          <w:tcPr>
            <w:tcW w:w="8662" w:type="dxa"/>
          </w:tcPr>
          <w:p w:rsidR="00EA1093" w:rsidRPr="00483293" w:rsidRDefault="00EA1093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EA1093" w:rsidRPr="001644C7" w:rsidRDefault="00EA1093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A1093" w:rsidRPr="00483293">
        <w:trPr>
          <w:trHeight w:val="300"/>
        </w:trPr>
        <w:tc>
          <w:tcPr>
            <w:tcW w:w="8662" w:type="dxa"/>
          </w:tcPr>
          <w:p w:rsidR="00EA1093" w:rsidRPr="00724690" w:rsidRDefault="00EA1093" w:rsidP="00F6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EA1093" w:rsidRPr="00F647F0" w:rsidRDefault="00EA1093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7F0">
              <w:rPr>
                <w:rFonts w:ascii="Times New Roman" w:hAnsi="Times New Roman" w:cs="Times New Roman"/>
                <w:sz w:val="24"/>
                <w:szCs w:val="24"/>
              </w:rPr>
              <w:t>2286</w:t>
            </w:r>
          </w:p>
        </w:tc>
      </w:tr>
      <w:tr w:rsidR="00EA1093" w:rsidRPr="00483293">
        <w:trPr>
          <w:trHeight w:val="300"/>
        </w:trPr>
        <w:tc>
          <w:tcPr>
            <w:tcW w:w="8662" w:type="dxa"/>
          </w:tcPr>
          <w:p w:rsidR="00EA1093" w:rsidRPr="00724690" w:rsidRDefault="00EA1093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EA1093" w:rsidRPr="00F647F0" w:rsidRDefault="00EA1093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7F0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</w:tr>
      <w:tr w:rsidR="00EA1093" w:rsidRPr="00483293">
        <w:trPr>
          <w:trHeight w:val="575"/>
        </w:trPr>
        <w:tc>
          <w:tcPr>
            <w:tcW w:w="8662" w:type="dxa"/>
          </w:tcPr>
          <w:p w:rsidR="00EA1093" w:rsidRPr="00724690" w:rsidRDefault="00EA1093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EA1093" w:rsidRPr="00F647F0" w:rsidRDefault="00EA1093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7F0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A1093" w:rsidRPr="00483293">
        <w:trPr>
          <w:trHeight w:val="273"/>
        </w:trPr>
        <w:tc>
          <w:tcPr>
            <w:tcW w:w="8662" w:type="dxa"/>
          </w:tcPr>
          <w:p w:rsidR="00EA1093" w:rsidRPr="00724690" w:rsidRDefault="00EA1093" w:rsidP="0011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населению(без субъектов малого и среднего предпринимательства), млн. руб.</w:t>
            </w:r>
          </w:p>
        </w:tc>
        <w:tc>
          <w:tcPr>
            <w:tcW w:w="1520" w:type="dxa"/>
            <w:vAlign w:val="center"/>
          </w:tcPr>
          <w:p w:rsidR="00EA1093" w:rsidRPr="00F647F0" w:rsidRDefault="00EA1093" w:rsidP="00D91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7F0">
              <w:rPr>
                <w:rFonts w:ascii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EA1093" w:rsidRPr="00483293">
        <w:trPr>
          <w:trHeight w:val="273"/>
        </w:trPr>
        <w:tc>
          <w:tcPr>
            <w:tcW w:w="8662" w:type="dxa"/>
          </w:tcPr>
          <w:p w:rsidR="00EA1093" w:rsidRPr="00724690" w:rsidRDefault="00EA1093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фактических ценах</w:t>
            </w: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,%</w:t>
            </w:r>
          </w:p>
        </w:tc>
        <w:tc>
          <w:tcPr>
            <w:tcW w:w="1520" w:type="dxa"/>
            <w:vAlign w:val="center"/>
          </w:tcPr>
          <w:p w:rsidR="00EA1093" w:rsidRPr="00F647F0" w:rsidRDefault="00EA1093" w:rsidP="00293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7F0"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</w:tbl>
    <w:p w:rsidR="00EA1093" w:rsidRPr="00483293" w:rsidRDefault="00EA1093">
      <w:pPr>
        <w:rPr>
          <w:color w:val="FF0000"/>
          <w:sz w:val="24"/>
          <w:szCs w:val="24"/>
        </w:rPr>
      </w:pPr>
    </w:p>
    <w:sectPr w:rsidR="00EA1093" w:rsidRPr="0048329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093" w:rsidRDefault="00EA1093" w:rsidP="00B24FCF">
      <w:r>
        <w:separator/>
      </w:r>
    </w:p>
  </w:endnote>
  <w:endnote w:type="continuationSeparator" w:id="1">
    <w:p w:rsidR="00EA1093" w:rsidRDefault="00EA1093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093" w:rsidRDefault="00EA1093" w:rsidP="00B24FCF">
      <w:r>
        <w:separator/>
      </w:r>
    </w:p>
  </w:footnote>
  <w:footnote w:type="continuationSeparator" w:id="1">
    <w:p w:rsidR="00EA1093" w:rsidRDefault="00EA1093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11395"/>
    <w:rsid w:val="00127340"/>
    <w:rsid w:val="00141CE6"/>
    <w:rsid w:val="00162C5A"/>
    <w:rsid w:val="001644C7"/>
    <w:rsid w:val="00172A21"/>
    <w:rsid w:val="00174021"/>
    <w:rsid w:val="00175217"/>
    <w:rsid w:val="00176AAF"/>
    <w:rsid w:val="00177FF2"/>
    <w:rsid w:val="00185EBC"/>
    <w:rsid w:val="00190527"/>
    <w:rsid w:val="001A1DDC"/>
    <w:rsid w:val="001A3021"/>
    <w:rsid w:val="001C1A02"/>
    <w:rsid w:val="001C2698"/>
    <w:rsid w:val="001D3834"/>
    <w:rsid w:val="001D6E64"/>
    <w:rsid w:val="001E7A07"/>
    <w:rsid w:val="001F204E"/>
    <w:rsid w:val="001F2CE7"/>
    <w:rsid w:val="001F6C82"/>
    <w:rsid w:val="002177BA"/>
    <w:rsid w:val="00241A98"/>
    <w:rsid w:val="00242AA4"/>
    <w:rsid w:val="002662B5"/>
    <w:rsid w:val="002751B1"/>
    <w:rsid w:val="002836B6"/>
    <w:rsid w:val="0029006A"/>
    <w:rsid w:val="0029307B"/>
    <w:rsid w:val="00295E49"/>
    <w:rsid w:val="002B2A69"/>
    <w:rsid w:val="002C50C7"/>
    <w:rsid w:val="002D3665"/>
    <w:rsid w:val="002D4570"/>
    <w:rsid w:val="0034410F"/>
    <w:rsid w:val="00356CF6"/>
    <w:rsid w:val="00380C8E"/>
    <w:rsid w:val="00385D16"/>
    <w:rsid w:val="00385DB2"/>
    <w:rsid w:val="00390204"/>
    <w:rsid w:val="00390B51"/>
    <w:rsid w:val="00391229"/>
    <w:rsid w:val="00394296"/>
    <w:rsid w:val="003958DE"/>
    <w:rsid w:val="00396D34"/>
    <w:rsid w:val="003A075C"/>
    <w:rsid w:val="003A3AAD"/>
    <w:rsid w:val="003A6505"/>
    <w:rsid w:val="003B03E4"/>
    <w:rsid w:val="003B4ECE"/>
    <w:rsid w:val="003C0C99"/>
    <w:rsid w:val="003C4105"/>
    <w:rsid w:val="003D722C"/>
    <w:rsid w:val="00420E7E"/>
    <w:rsid w:val="00437202"/>
    <w:rsid w:val="00462009"/>
    <w:rsid w:val="004634BA"/>
    <w:rsid w:val="004656CD"/>
    <w:rsid w:val="00475048"/>
    <w:rsid w:val="00480521"/>
    <w:rsid w:val="00483293"/>
    <w:rsid w:val="00483FC0"/>
    <w:rsid w:val="0048516B"/>
    <w:rsid w:val="004909B4"/>
    <w:rsid w:val="004C2448"/>
    <w:rsid w:val="004D2ED4"/>
    <w:rsid w:val="0051138F"/>
    <w:rsid w:val="005226FB"/>
    <w:rsid w:val="00524A80"/>
    <w:rsid w:val="0053086C"/>
    <w:rsid w:val="00535D5D"/>
    <w:rsid w:val="00536DA4"/>
    <w:rsid w:val="005467E7"/>
    <w:rsid w:val="00573019"/>
    <w:rsid w:val="005821B6"/>
    <w:rsid w:val="005942B8"/>
    <w:rsid w:val="0059487A"/>
    <w:rsid w:val="00594BCB"/>
    <w:rsid w:val="00596D0B"/>
    <w:rsid w:val="005A08C1"/>
    <w:rsid w:val="005B3B9E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1188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24690"/>
    <w:rsid w:val="0072714A"/>
    <w:rsid w:val="00735C49"/>
    <w:rsid w:val="007442C3"/>
    <w:rsid w:val="0074635A"/>
    <w:rsid w:val="00754B86"/>
    <w:rsid w:val="00760699"/>
    <w:rsid w:val="00766F64"/>
    <w:rsid w:val="007705B2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811E56"/>
    <w:rsid w:val="00812A33"/>
    <w:rsid w:val="0081574D"/>
    <w:rsid w:val="00821F84"/>
    <w:rsid w:val="00825BA5"/>
    <w:rsid w:val="00836250"/>
    <w:rsid w:val="00846AE7"/>
    <w:rsid w:val="00852185"/>
    <w:rsid w:val="00860349"/>
    <w:rsid w:val="00867F99"/>
    <w:rsid w:val="00876BAA"/>
    <w:rsid w:val="0088145F"/>
    <w:rsid w:val="00896038"/>
    <w:rsid w:val="00896FEE"/>
    <w:rsid w:val="008A5DF1"/>
    <w:rsid w:val="008B03B3"/>
    <w:rsid w:val="008C5983"/>
    <w:rsid w:val="008E2B7E"/>
    <w:rsid w:val="008F0288"/>
    <w:rsid w:val="00901439"/>
    <w:rsid w:val="00916196"/>
    <w:rsid w:val="00927BEB"/>
    <w:rsid w:val="009521FF"/>
    <w:rsid w:val="009558FB"/>
    <w:rsid w:val="00977DE5"/>
    <w:rsid w:val="00995525"/>
    <w:rsid w:val="00996125"/>
    <w:rsid w:val="009A3C65"/>
    <w:rsid w:val="009B1E07"/>
    <w:rsid w:val="009D0CB2"/>
    <w:rsid w:val="009E20D9"/>
    <w:rsid w:val="009F1328"/>
    <w:rsid w:val="009F4EFA"/>
    <w:rsid w:val="009F7CF3"/>
    <w:rsid w:val="00A162A2"/>
    <w:rsid w:val="00A2050B"/>
    <w:rsid w:val="00A520A2"/>
    <w:rsid w:val="00A67F2D"/>
    <w:rsid w:val="00A72D58"/>
    <w:rsid w:val="00A75FB4"/>
    <w:rsid w:val="00A90C01"/>
    <w:rsid w:val="00A95C7B"/>
    <w:rsid w:val="00AB5E7B"/>
    <w:rsid w:val="00AB6BBA"/>
    <w:rsid w:val="00AC0C0B"/>
    <w:rsid w:val="00AD66E4"/>
    <w:rsid w:val="00AE4CE3"/>
    <w:rsid w:val="00B00816"/>
    <w:rsid w:val="00B03204"/>
    <w:rsid w:val="00B078C3"/>
    <w:rsid w:val="00B0791C"/>
    <w:rsid w:val="00B229D0"/>
    <w:rsid w:val="00B24FCF"/>
    <w:rsid w:val="00B425CB"/>
    <w:rsid w:val="00B42AF2"/>
    <w:rsid w:val="00B55A2E"/>
    <w:rsid w:val="00B66C28"/>
    <w:rsid w:val="00B7274B"/>
    <w:rsid w:val="00B9061F"/>
    <w:rsid w:val="00B90D84"/>
    <w:rsid w:val="00B948C5"/>
    <w:rsid w:val="00BB46FD"/>
    <w:rsid w:val="00BD655D"/>
    <w:rsid w:val="00BE67C9"/>
    <w:rsid w:val="00C0100D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E4BBA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82D9F"/>
    <w:rsid w:val="00D9153B"/>
    <w:rsid w:val="00D91CB1"/>
    <w:rsid w:val="00DA3907"/>
    <w:rsid w:val="00DC121F"/>
    <w:rsid w:val="00DC4B2A"/>
    <w:rsid w:val="00DC56F9"/>
    <w:rsid w:val="00DD5C79"/>
    <w:rsid w:val="00DE23D4"/>
    <w:rsid w:val="00DF05C0"/>
    <w:rsid w:val="00E03EF9"/>
    <w:rsid w:val="00E13AFD"/>
    <w:rsid w:val="00E24989"/>
    <w:rsid w:val="00E27DF2"/>
    <w:rsid w:val="00E34B65"/>
    <w:rsid w:val="00E3631C"/>
    <w:rsid w:val="00E411DD"/>
    <w:rsid w:val="00E43D10"/>
    <w:rsid w:val="00E50CAA"/>
    <w:rsid w:val="00E51979"/>
    <w:rsid w:val="00E54FDF"/>
    <w:rsid w:val="00E805B3"/>
    <w:rsid w:val="00E95F93"/>
    <w:rsid w:val="00EA1093"/>
    <w:rsid w:val="00EB0210"/>
    <w:rsid w:val="00EB6AB7"/>
    <w:rsid w:val="00EC17A4"/>
    <w:rsid w:val="00EC2882"/>
    <w:rsid w:val="00EC6D1E"/>
    <w:rsid w:val="00ED0F8C"/>
    <w:rsid w:val="00ED3748"/>
    <w:rsid w:val="00EF4905"/>
    <w:rsid w:val="00F003A7"/>
    <w:rsid w:val="00F16B2C"/>
    <w:rsid w:val="00F22255"/>
    <w:rsid w:val="00F23767"/>
    <w:rsid w:val="00F24001"/>
    <w:rsid w:val="00F41227"/>
    <w:rsid w:val="00F422C1"/>
    <w:rsid w:val="00F430C2"/>
    <w:rsid w:val="00F52B46"/>
    <w:rsid w:val="00F647F0"/>
    <w:rsid w:val="00F733FA"/>
    <w:rsid w:val="00F849D4"/>
    <w:rsid w:val="00F964B4"/>
    <w:rsid w:val="00FC58C8"/>
    <w:rsid w:val="00FC604A"/>
    <w:rsid w:val="00FD5B9B"/>
    <w:rsid w:val="00FE2550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CB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25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974</TotalTime>
  <Pages>2</Pages>
  <Words>508</Words>
  <Characters>2896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74</cp:revision>
  <cp:lastPrinted>2023-10-17T06:22:00Z</cp:lastPrinted>
  <dcterms:created xsi:type="dcterms:W3CDTF">2019-11-14T13:44:00Z</dcterms:created>
  <dcterms:modified xsi:type="dcterms:W3CDTF">2023-11-27T15:06:00Z</dcterms:modified>
</cp:coreProperties>
</file>